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0A04E" w14:textId="77777777" w:rsidR="009C6E76" w:rsidRDefault="009C6E76" w:rsidP="009C6E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MEDE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2A52BC76" w14:textId="77777777" w:rsidR="009C6E76" w:rsidRDefault="009C6E76" w:rsidP="009C6E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14B277" w14:textId="77777777" w:rsidR="009C6E76" w:rsidRDefault="009C6E76" w:rsidP="009C6E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0F5088" w14:textId="77777777" w:rsidR="009C6E76" w:rsidRDefault="009C6E76" w:rsidP="009C6E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Feb.1468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Baten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Bristol(q.v.) was pardoned for not appearing to render to </w:t>
      </w:r>
      <w:proofErr w:type="gramStart"/>
      <w:r>
        <w:rPr>
          <w:rFonts w:ascii="Times New Roman" w:hAnsi="Times New Roman" w:cs="Times New Roman"/>
          <w:sz w:val="24"/>
          <w:szCs w:val="24"/>
        </w:rPr>
        <w:t>him</w:t>
      </w:r>
      <w:proofErr w:type="gramEnd"/>
    </w:p>
    <w:p w14:paraId="429127F4" w14:textId="77777777" w:rsidR="009C6E76" w:rsidRDefault="009C6E76" w:rsidP="009C6E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 gold chain worth 20 marks.    (C.P.R. 1467-77 p.6)</w:t>
      </w:r>
    </w:p>
    <w:p w14:paraId="55B69E78" w14:textId="77777777" w:rsidR="009C6E76" w:rsidRDefault="009C6E76" w:rsidP="009C6E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EA51D6" w14:textId="77777777" w:rsidR="009C6E76" w:rsidRDefault="009C6E76" w:rsidP="009C6E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525C55" w14:textId="77777777" w:rsidR="009C6E76" w:rsidRDefault="009C6E76" w:rsidP="009C6E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April 2021</w:t>
      </w:r>
    </w:p>
    <w:p w14:paraId="3E38A93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17D1E" w14:textId="77777777" w:rsidR="009C6E76" w:rsidRDefault="009C6E76" w:rsidP="009139A6">
      <w:r>
        <w:separator/>
      </w:r>
    </w:p>
  </w:endnote>
  <w:endnote w:type="continuationSeparator" w:id="0">
    <w:p w14:paraId="7C87A1D9" w14:textId="77777777" w:rsidR="009C6E76" w:rsidRDefault="009C6E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9F5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B1CD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A8C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00503" w14:textId="77777777" w:rsidR="009C6E76" w:rsidRDefault="009C6E76" w:rsidP="009139A6">
      <w:r>
        <w:separator/>
      </w:r>
    </w:p>
  </w:footnote>
  <w:footnote w:type="continuationSeparator" w:id="0">
    <w:p w14:paraId="07FC3097" w14:textId="77777777" w:rsidR="009C6E76" w:rsidRDefault="009C6E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387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96D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F34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E76"/>
    <w:rsid w:val="000666E0"/>
    <w:rsid w:val="002510B7"/>
    <w:rsid w:val="005C130B"/>
    <w:rsid w:val="00826F5C"/>
    <w:rsid w:val="009139A6"/>
    <w:rsid w:val="009448BB"/>
    <w:rsid w:val="009C6E76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CF231"/>
  <w15:chartTrackingRefBased/>
  <w15:docId w15:val="{CA95A3F8-393C-460F-9802-A68E8414F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2021-04-22T09:31:00Z</dcterms:created>
  <dcterms:modified xsi:type="dcterms:W3CDTF">2021-04-22T09:31:00Z</dcterms:modified>
</cp:coreProperties>
</file>